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0A785" w14:textId="77777777" w:rsidR="0062084E" w:rsidRDefault="0062084E" w:rsidP="0062084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John ROSE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fl.1407) </w:t>
      </w:r>
    </w:p>
    <w:p w14:paraId="59D7575B" w14:textId="77777777" w:rsidR="0062084E" w:rsidRDefault="0062084E" w:rsidP="0062084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53F272F" w14:textId="77777777" w:rsidR="0062084E" w:rsidRDefault="0062084E" w:rsidP="0062084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2CF154F" w14:textId="77777777" w:rsidR="0062084E" w:rsidRDefault="0062084E" w:rsidP="0062084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26 Jun.1407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Bosvylle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 released all right in a capital messuage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Edderthorpe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, West Riding of Yorkshire(q.v.), to Richard de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Keresford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(q.v.), Robert Monk(q.v.), John by the Lane, chaplain(q.v.), and Richard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Wryde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 chaplain(q.v.).</w:t>
      </w:r>
    </w:p>
    <w:p w14:paraId="6D714C5E" w14:textId="77777777" w:rsidR="0062084E" w:rsidRDefault="0062084E" w:rsidP="0062084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(Yorkshire Deeds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p.66)</w:t>
      </w:r>
    </w:p>
    <w:p w14:paraId="2E8B95BB" w14:textId="77777777" w:rsidR="0062084E" w:rsidRDefault="0062084E" w:rsidP="0062084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BFBE9D8" w14:textId="77777777" w:rsidR="0062084E" w:rsidRDefault="0062084E" w:rsidP="0062084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A46E52D" w14:textId="77777777" w:rsidR="0062084E" w:rsidRDefault="0062084E" w:rsidP="0062084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28 November 2021</w:t>
      </w:r>
    </w:p>
    <w:p w14:paraId="430B4D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3565" w14:textId="77777777" w:rsidR="0062084E" w:rsidRDefault="0062084E" w:rsidP="009139A6">
      <w:r>
        <w:separator/>
      </w:r>
    </w:p>
  </w:endnote>
  <w:endnote w:type="continuationSeparator" w:id="0">
    <w:p w14:paraId="459254E4" w14:textId="77777777" w:rsidR="0062084E" w:rsidRDefault="006208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DD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D04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C90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1312" w14:textId="77777777" w:rsidR="0062084E" w:rsidRDefault="0062084E" w:rsidP="009139A6">
      <w:r>
        <w:separator/>
      </w:r>
    </w:p>
  </w:footnote>
  <w:footnote w:type="continuationSeparator" w:id="0">
    <w:p w14:paraId="7BC178DF" w14:textId="77777777" w:rsidR="0062084E" w:rsidRDefault="006208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9C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3FC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9F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84E"/>
    <w:rsid w:val="000666E0"/>
    <w:rsid w:val="002510B7"/>
    <w:rsid w:val="005C130B"/>
    <w:rsid w:val="0062084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ED558"/>
  <w15:chartTrackingRefBased/>
  <w15:docId w15:val="{76AA3575-1F55-494B-8305-13C28329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2022-01-30T21:00:00Z</dcterms:created>
  <dcterms:modified xsi:type="dcterms:W3CDTF">2022-01-30T21:00:00Z</dcterms:modified>
</cp:coreProperties>
</file>